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proofErr w:type="spellStart"/>
      <w:r w:rsidR="007A7E96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7A7E96">
        <w:rPr>
          <w:rFonts w:eastAsia="Arial"/>
          <w:b/>
          <w:kern w:val="3"/>
          <w:sz w:val="24"/>
          <w:szCs w:val="24"/>
          <w:lang w:eastAsia="zh-CN"/>
        </w:rPr>
        <w:t>. Победы, д. 164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914761" w:rsidRPr="0091476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A7E96" w:rsidRPr="007A7E96">
        <w:rPr>
          <w:b/>
          <w:color w:val="000000"/>
          <w:kern w:val="3"/>
          <w:sz w:val="24"/>
          <w:szCs w:val="24"/>
          <w:lang w:eastAsia="zh-CN" w:bidi="hi-IN"/>
        </w:rPr>
        <w:t>5 200 000,00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A7E96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A7E96" w:rsidRPr="007A7E96">
        <w:rPr>
          <w:b/>
          <w:bCs/>
          <w:color w:val="000000"/>
          <w:kern w:val="3"/>
          <w:sz w:val="24"/>
          <w:szCs w:val="24"/>
          <w:lang w:eastAsia="zh-CN" w:bidi="hi-IN"/>
        </w:rPr>
        <w:t>78 000,00</w:t>
      </w:r>
      <w:r w:rsidR="007A7E9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1476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33DF6-FF22-4370-84C3-5B34D1EB4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2024-06-19T07:53:00Z</dcterms:created>
  <dcterms:modified xsi:type="dcterms:W3CDTF">2024-07-01T12:02:00Z</dcterms:modified>
</cp:coreProperties>
</file>